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2D0C54" w:rsidTr="002D0C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C54" w:rsidRDefault="002D0C54" w:rsidP="00960BA0">
            <w:r>
              <w:t>Приложение 1</w:t>
            </w:r>
          </w:p>
        </w:tc>
      </w:tr>
      <w:tr w:rsidR="002D0C54" w:rsidTr="002D0C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C54" w:rsidRDefault="002D0C54" w:rsidP="00960BA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D0C54" w:rsidTr="002D0C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C54" w:rsidRDefault="002D0C54" w:rsidP="009856DB">
            <w:r>
              <w:t>от</w:t>
            </w:r>
            <w:r w:rsidR="009856DB">
              <w:t xml:space="preserve"> 03.12.2021 № 7-69</w:t>
            </w:r>
            <w:r>
              <w:t xml:space="preserve">   </w:t>
            </w:r>
          </w:p>
        </w:tc>
      </w:tr>
      <w:tr w:rsidR="002D0C54" w:rsidTr="002D0C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>
            <w:pPr>
              <w:jc w:val="right"/>
            </w:pPr>
          </w:p>
        </w:tc>
      </w:tr>
      <w:tr w:rsidR="002D0C54" w:rsidTr="002D0C54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C54" w:rsidRDefault="002D0C54" w:rsidP="00960BA0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2021 год и на плановый период 2022 и 2023 годов</w:t>
            </w:r>
          </w:p>
        </w:tc>
      </w:tr>
      <w:tr w:rsidR="002D0C54" w:rsidTr="002D0C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C54" w:rsidRDefault="002D0C54" w:rsidP="00960BA0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C54" w:rsidRDefault="002D0C54" w:rsidP="00960BA0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C54" w:rsidRDefault="002D0C54" w:rsidP="00960BA0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C54" w:rsidRDefault="002D0C54" w:rsidP="00960BA0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C54" w:rsidRDefault="002D0C54" w:rsidP="00960BA0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0C54" w:rsidRDefault="002D0C54" w:rsidP="00960BA0">
            <w:pPr>
              <w:jc w:val="center"/>
            </w:pPr>
          </w:p>
        </w:tc>
      </w:tr>
      <w:tr w:rsidR="002D0C54" w:rsidTr="002D0C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тыс. руб.</w:t>
            </w:r>
          </w:p>
        </w:tc>
      </w:tr>
      <w:tr w:rsidR="002D0C54" w:rsidTr="002D0C54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C54" w:rsidRDefault="002D0C54" w:rsidP="00960BA0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C54" w:rsidRDefault="002D0C54" w:rsidP="00960BA0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C54" w:rsidRDefault="002D0C54" w:rsidP="00960BA0">
            <w:pPr>
              <w:jc w:val="center"/>
            </w:pPr>
            <w:r>
              <w:t>2021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C54" w:rsidRDefault="002D0C54" w:rsidP="00960BA0">
            <w:pPr>
              <w:jc w:val="center"/>
            </w:pPr>
            <w:r>
              <w:t>2022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C54" w:rsidRDefault="002D0C54" w:rsidP="00960BA0">
            <w:pPr>
              <w:jc w:val="center"/>
            </w:pPr>
            <w:r>
              <w:t>2023 год</w:t>
            </w:r>
          </w:p>
        </w:tc>
      </w:tr>
      <w:tr w:rsidR="002D0C54" w:rsidTr="002D0C54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C54" w:rsidRDefault="002D0C54" w:rsidP="00960BA0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D0C54" w:rsidRDefault="002D0C54" w:rsidP="00960BA0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C54" w:rsidRDefault="002D0C54" w:rsidP="00960BA0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C54" w:rsidRDefault="002D0C54" w:rsidP="00960BA0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C54" w:rsidRDefault="002D0C54" w:rsidP="00960BA0"/>
        </w:tc>
      </w:tr>
    </w:tbl>
    <w:p w:rsidR="002D0C54" w:rsidRPr="002D0C54" w:rsidRDefault="002D0C5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2D0C54" w:rsidTr="002D0C54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0C54" w:rsidRDefault="002D0C54" w:rsidP="00960BA0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0C54" w:rsidRDefault="002D0C54" w:rsidP="00960BA0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0C54" w:rsidRDefault="002D0C54" w:rsidP="00960BA0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0C54" w:rsidRDefault="002D0C54" w:rsidP="00960BA0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0C54" w:rsidRDefault="002D0C54" w:rsidP="00960BA0">
            <w:pPr>
              <w:jc w:val="center"/>
            </w:pPr>
            <w:r>
              <w:t>5</w:t>
            </w:r>
          </w:p>
        </w:tc>
      </w:tr>
      <w:tr w:rsidR="002D0C54" w:rsidTr="002D0C54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D0C54" w:rsidRDefault="002D0C54" w:rsidP="00960BA0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9 185 849,6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8 694 657,4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9 189 687,8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5 690 870,8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5 855 263,0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5 690 870,8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5 855 263,0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55 397,8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55 397,8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273 774,0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55 948,0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57 977,0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113 774,2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5 916,0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6 094,0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12 468,0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12 929,0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144 999,8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37 564,0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38 954,0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2 165 900,0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2 260 509,0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2 334 658,0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592 500,0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742 486,0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800 369,0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1 189 000,0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1 077 950,0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1 093 046,0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384 400,0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440 073,0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441 243,0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212 026,2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202 398,0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209 956,0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659 106,4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607 297,8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606 616,5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1 195,2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516 259,7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500 905,8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500 905,8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405 000,0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405 000,0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405 000,0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30 346,7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15 000,0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98,8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91,6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80 814,2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80 814,2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80 814,2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lastRenderedPageBreak/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1 11 05324 04 0000 120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21 879,1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1 902,0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2 005,0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70 763,8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55 290,0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54 505,7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49 005,0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49 200,0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49 200,0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13 892,1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13 658,5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13 892,1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13 658,5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11 650,5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1 036,2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lastRenderedPageBreak/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1 020,4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1 036,2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10 630,1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65 640,9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42 200,0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1 14 01040 04 0000 410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15 100,0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10 050,0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73,2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45 158,2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30 000,0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395,8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150,0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2 000,0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42 606,6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12 929,8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12 924,8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lastRenderedPageBreak/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17 239 813,3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9 561 511,2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9 306 507,2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17 244 918,7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9 561 511,2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9 306 507,2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7 080 437,9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2 572 805,3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2 329 493,8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3 425 756,6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71 603,1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86 883,7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141 640,5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188 010,5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197 144,8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41 356,2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lastRenderedPageBreak/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528 503,9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2 02 25269 04 0000 150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25 158,0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350 541,8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361 222,3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353 518,2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341 517,2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475 429,8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356 954,6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722,3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114,5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8 368,4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37 233,9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266 513,7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364 196,2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538 603,3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lastRenderedPageBreak/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257 216,4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216 938,1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216 938,1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592 800,0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1 000 000,0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11 475,6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8 062,1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5 337,5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2 02 29999 04 0112 150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Субсидии бюджетам городских округов области на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6 980 875,6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6 786 972,5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6 819 780,0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3 874 763,2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3 283 069,4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3 283 069,4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6 660,8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6 660,8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6 660,8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2 960,3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2 220,3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2 220,3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2 220,3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25 884,8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27 013,3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27 013,3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25 163,0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25 163,0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25 163,0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2 960,3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11 893,1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10 129,8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10 940,3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192 927,2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288 111,2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307 817,0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1 480,2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1 480,2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1 480,2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258 358,5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286 812,1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298 858,2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83 107,8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102 898,3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102 898,3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21 806,3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22 643,2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22 643,2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11 555,1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6 456,2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6 680,4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2 180 577,9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2 458 550,3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2 458 550,3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300,5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574,8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4 006,1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2 480,3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2 480,3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1 511,1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2 590,3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2 590,3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lastRenderedPageBreak/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220,0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259 656,8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254 219,3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254 219,3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2 02 35469 04 0000 150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12 862,3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3 148 116,0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201 733,4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157 233,4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2 02 45390 04 0000 150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1 114 100,0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26 200,0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35 000,0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12 210,4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6 725,0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lastRenderedPageBreak/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403 400,0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2 02 49999 04 0044 150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области на благоустройство территорий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2 02 49999 04 0045 150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области на 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2 02 49999 04 0046 150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области на 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2 02 49999 04 0047 150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42 180,6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122 233,4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2 02 49999 04 0050 150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(за счет средств дотации)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2 02 49999 04 0051 150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области на разработку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lastRenderedPageBreak/>
              <w:t xml:space="preserve">2 02 49999 04 0058 150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2 02 49999 04 0065 150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транcферты, передаваемые бюджетам городских округов области в целях реализации социально значимых проектов Саратовской области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127 000,0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2 02 49999 04 0066 150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79 500,0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D0C54" w:rsidRDefault="002D0C54" w:rsidP="00960BA0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rPr>
                <w:color w:val="FF0000"/>
              </w:rPr>
              <w:t>-5 105,4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0C54" w:rsidRDefault="002D0C54" w:rsidP="00960BA0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D0C54" w:rsidRDefault="002D0C54" w:rsidP="00960BA0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rPr>
                <w:color w:val="FF0000"/>
              </w:rPr>
              <w:t>-5 105,4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 </w:t>
            </w:r>
          </w:p>
        </w:tc>
      </w:tr>
      <w:tr w:rsidR="002D0C54" w:rsidTr="002D0C54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26 425 662,9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>
            <w:pPr>
              <w:jc w:val="right"/>
            </w:pPr>
            <w:r>
              <w:t>18 256 168,6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C54" w:rsidRDefault="002D0C54" w:rsidP="00960BA0">
            <w:pPr>
              <w:jc w:val="right"/>
            </w:pPr>
            <w:r>
              <w:t>18 496 195,0</w:t>
            </w:r>
          </w:p>
        </w:tc>
      </w:tr>
      <w:tr w:rsidR="002D0C54" w:rsidTr="002D0C54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</w:tr>
      <w:tr w:rsidR="002D0C54" w:rsidTr="002D0C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C54" w:rsidRDefault="002D0C54" w:rsidP="00960BA0"/>
        </w:tc>
      </w:tr>
    </w:tbl>
    <w:p w:rsidR="00E2598B" w:rsidRPr="002D0C54" w:rsidRDefault="00E2598B" w:rsidP="002D0C54"/>
    <w:sectPr w:rsidR="00E2598B" w:rsidRPr="002D0C54" w:rsidSect="00F566FE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35D" w:rsidRDefault="004C335D" w:rsidP="002D0C54">
      <w:r>
        <w:separator/>
      </w:r>
    </w:p>
  </w:endnote>
  <w:endnote w:type="continuationSeparator" w:id="1">
    <w:p w:rsidR="004C335D" w:rsidRDefault="004C335D" w:rsidP="002D0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35D" w:rsidRDefault="004C335D" w:rsidP="002D0C54">
      <w:r>
        <w:separator/>
      </w:r>
    </w:p>
  </w:footnote>
  <w:footnote w:type="continuationSeparator" w:id="1">
    <w:p w:rsidR="004C335D" w:rsidRDefault="004C335D" w:rsidP="002D0C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54" w:rsidRDefault="0069496E" w:rsidP="007453E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D0C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D0C54" w:rsidRDefault="002D0C5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54" w:rsidRDefault="0069496E" w:rsidP="007453E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D0C5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856DB">
      <w:rPr>
        <w:rStyle w:val="a7"/>
        <w:noProof/>
      </w:rPr>
      <w:t>13</w:t>
    </w:r>
    <w:r>
      <w:rPr>
        <w:rStyle w:val="a7"/>
      </w:rPr>
      <w:fldChar w:fldCharType="end"/>
    </w:r>
  </w:p>
  <w:p w:rsidR="002D0C54" w:rsidRDefault="002D0C5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2D0C54"/>
    <w:rsid w:val="0000059C"/>
    <w:rsid w:val="002C3F39"/>
    <w:rsid w:val="002D0C54"/>
    <w:rsid w:val="003663A0"/>
    <w:rsid w:val="003C3F63"/>
    <w:rsid w:val="00427C90"/>
    <w:rsid w:val="004C335D"/>
    <w:rsid w:val="006808C6"/>
    <w:rsid w:val="0069496E"/>
    <w:rsid w:val="007943CD"/>
    <w:rsid w:val="0086613E"/>
    <w:rsid w:val="009856DB"/>
    <w:rsid w:val="00A24CAF"/>
    <w:rsid w:val="00A33438"/>
    <w:rsid w:val="00A93218"/>
    <w:rsid w:val="00B10952"/>
    <w:rsid w:val="00B77AC8"/>
    <w:rsid w:val="00B912FD"/>
    <w:rsid w:val="00E2598B"/>
    <w:rsid w:val="00F566FE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0C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0C54"/>
  </w:style>
  <w:style w:type="paragraph" w:styleId="a5">
    <w:name w:val="footer"/>
    <w:basedOn w:val="a"/>
    <w:link w:val="a6"/>
    <w:uiPriority w:val="99"/>
    <w:semiHidden/>
    <w:unhideWhenUsed/>
    <w:rsid w:val="002D0C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D0C54"/>
  </w:style>
  <w:style w:type="character" w:styleId="a7">
    <w:name w:val="page number"/>
    <w:basedOn w:val="a0"/>
    <w:uiPriority w:val="99"/>
    <w:semiHidden/>
    <w:unhideWhenUsed/>
    <w:rsid w:val="002D0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VEE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13</Pages>
  <Words>3560</Words>
  <Characters>20293</Characters>
  <Application>Microsoft Office Word</Application>
  <DocSecurity>0</DocSecurity>
  <Lines>169</Lines>
  <Paragraphs>47</Paragraphs>
  <ScaleCrop>false</ScaleCrop>
  <Company/>
  <LinksUpToDate>false</LinksUpToDate>
  <CharactersWithSpaces>23806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MatveevaEO</dc:creator>
  <cp:lastModifiedBy>AcstVS</cp:lastModifiedBy>
  <cp:revision>5</cp:revision>
  <dcterms:created xsi:type="dcterms:W3CDTF">2021-12-01T06:25:00Z</dcterms:created>
  <dcterms:modified xsi:type="dcterms:W3CDTF">2021-12-03T05:09:00Z</dcterms:modified>
</cp:coreProperties>
</file>